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80DBA7" w14:textId="77777777" w:rsidR="00896154" w:rsidRDefault="00896154" w:rsidP="0089615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BARBOUR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5E774B51" w14:textId="77777777" w:rsidR="00896154" w:rsidRDefault="00896154" w:rsidP="0089615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21913E5D" w14:textId="77777777" w:rsidR="00896154" w:rsidRDefault="00896154" w:rsidP="0089615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C124AC1" w14:textId="77777777" w:rsidR="00896154" w:rsidRDefault="00896154" w:rsidP="0089615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4CAA734" w14:textId="77777777" w:rsidR="00896154" w:rsidRDefault="00896154" w:rsidP="0089615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2D7D4E9B" w14:textId="77777777" w:rsidR="00896154" w:rsidRDefault="00896154" w:rsidP="0089615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3B3D6C8C" w14:textId="77777777" w:rsidR="00896154" w:rsidRPr="00065994" w:rsidRDefault="00896154" w:rsidP="0089615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E7A0157" w14:textId="77777777" w:rsidR="00896154" w:rsidRDefault="00896154" w:rsidP="0089615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69922F35" w14:textId="77777777" w:rsidR="00896154" w:rsidRDefault="00896154" w:rsidP="0089615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82A04D5" w14:textId="77777777" w:rsidR="00896154" w:rsidRDefault="00896154" w:rsidP="0089615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F082D87" w14:textId="77777777" w:rsidR="00896154" w:rsidRDefault="00896154" w:rsidP="0089615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5 March 2024</w:t>
      </w:r>
    </w:p>
    <w:p w14:paraId="34DBFE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C461F" w14:textId="77777777" w:rsidR="00896154" w:rsidRDefault="00896154" w:rsidP="009139A6">
      <w:r>
        <w:separator/>
      </w:r>
    </w:p>
  </w:endnote>
  <w:endnote w:type="continuationSeparator" w:id="0">
    <w:p w14:paraId="6BDFB631" w14:textId="77777777" w:rsidR="00896154" w:rsidRDefault="008961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100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A07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3B7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2F7B9E" w14:textId="77777777" w:rsidR="00896154" w:rsidRDefault="00896154" w:rsidP="009139A6">
      <w:r>
        <w:separator/>
      </w:r>
    </w:p>
  </w:footnote>
  <w:footnote w:type="continuationSeparator" w:id="0">
    <w:p w14:paraId="3D5250A8" w14:textId="77777777" w:rsidR="00896154" w:rsidRDefault="008961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B73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B27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655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154"/>
    <w:rsid w:val="000666E0"/>
    <w:rsid w:val="002510B7"/>
    <w:rsid w:val="00270799"/>
    <w:rsid w:val="005C130B"/>
    <w:rsid w:val="00826F5C"/>
    <w:rsid w:val="00896154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951DB"/>
  <w15:chartTrackingRefBased/>
  <w15:docId w15:val="{73CA28C3-5A71-4A8C-8196-EA4AC728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2024-05-04T06:54:00Z</dcterms:created>
  <dcterms:modified xsi:type="dcterms:W3CDTF">2024-05-04T06:54:00Z</dcterms:modified>
</cp:coreProperties>
</file>